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220387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220387">
              <w:t>апреля</w:t>
            </w:r>
            <w:r>
              <w:t xml:space="preserve"> 20</w:t>
            </w:r>
            <w:r w:rsidR="00E62846">
              <w:t>2</w:t>
            </w:r>
            <w:r w:rsidR="004D1F21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220387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4D1F21">
              <w:rPr>
                <w:sz w:val="20"/>
                <w:szCs w:val="20"/>
              </w:rPr>
              <w:t>0</w:t>
            </w:r>
            <w:r w:rsidR="00220387">
              <w:rPr>
                <w:sz w:val="20"/>
                <w:szCs w:val="20"/>
              </w:rPr>
              <w:t>4</w:t>
            </w:r>
            <w:r w:rsidR="004D1F21"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0058D4" w:rsidP="000C348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220387">
              <w:rPr>
                <w:sz w:val="20"/>
                <w:szCs w:val="20"/>
              </w:rPr>
              <w:t>.0</w:t>
            </w:r>
            <w:r w:rsidR="000C3488">
              <w:rPr>
                <w:sz w:val="20"/>
                <w:szCs w:val="20"/>
              </w:rPr>
              <w:t>5</w:t>
            </w:r>
            <w:r w:rsidR="004D1F21"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0C3488" w:rsidP="00E62846">
            <w:pPr>
              <w:jc w:val="center"/>
            </w:pPr>
            <w:r>
              <w:t xml:space="preserve">Комитет по финансам </w:t>
            </w:r>
            <w:proofErr w:type="gramStart"/>
            <w:r>
              <w:t>г</w:t>
            </w:r>
            <w:proofErr w:type="gramEnd"/>
            <w:r>
              <w:t>.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Рубцовске», </w:t>
            </w:r>
            <w:r w:rsidR="00180A69" w:rsidRPr="00180A69">
              <w:rPr>
                <w:sz w:val="20"/>
                <w:szCs w:val="20"/>
                <w:lang w:eastAsia="en-US"/>
              </w:rPr>
              <w:t>Подпрограмма 3. «Развитие спортивных клубов в городе Рубцовске»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8211B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057110</w:t>
            </w:r>
            <w:r w:rsidR="0038211B">
              <w:rPr>
                <w:sz w:val="20"/>
                <w:szCs w:val="20"/>
              </w:rPr>
              <w:t>1</w:t>
            </w:r>
            <w:r w:rsidRPr="005730F5">
              <w:rPr>
                <w:sz w:val="20"/>
                <w:szCs w:val="20"/>
              </w:rPr>
              <w:t>25</w:t>
            </w:r>
            <w:r w:rsidR="0038211B">
              <w:rPr>
                <w:sz w:val="20"/>
                <w:szCs w:val="20"/>
              </w:rPr>
              <w:t>3</w:t>
            </w:r>
            <w:r w:rsidRPr="005730F5">
              <w:rPr>
                <w:sz w:val="20"/>
                <w:szCs w:val="20"/>
              </w:rPr>
              <w:t>00Р6099612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E62846" w:rsidP="005730F5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Проведение спортивно-массовых мероприятий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8211B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25</w:t>
            </w:r>
            <w:r w:rsidR="0038211B">
              <w:rPr>
                <w:sz w:val="20"/>
                <w:szCs w:val="20"/>
              </w:rPr>
              <w:t>3</w:t>
            </w:r>
            <w:r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EB4E8E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20387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20387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C1033C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C1033C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220387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220387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20387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4D1F21" w:rsidRPr="007F09D2" w:rsidTr="005730F5">
        <w:tc>
          <w:tcPr>
            <w:tcW w:w="1663" w:type="dxa"/>
            <w:gridSpan w:val="2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4D1F21" w:rsidRPr="007F09D2" w:rsidRDefault="004D1F21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D1F21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89" w:type="dxa"/>
            <w:vAlign w:val="center"/>
          </w:tcPr>
          <w:p w:rsidR="004D1F21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32" w:type="dxa"/>
            <w:vAlign w:val="center"/>
          </w:tcPr>
          <w:p w:rsidR="004D1F21" w:rsidRPr="004D1F21" w:rsidRDefault="00220387" w:rsidP="006A42A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4D1F21" w:rsidRPr="004D1F21" w:rsidRDefault="00220387" w:rsidP="006A42A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4D1F21" w:rsidRPr="004D1F21" w:rsidRDefault="00220387" w:rsidP="006A42A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4D1F21" w:rsidRPr="004D1F21" w:rsidRDefault="00220387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2585000</w:t>
            </w:r>
            <w:r w:rsidR="004D1F21">
              <w:rPr>
                <w:sz w:val="20"/>
                <w:szCs w:val="20"/>
              </w:rPr>
              <w:t>,00</w:t>
            </w:r>
          </w:p>
        </w:tc>
        <w:tc>
          <w:tcPr>
            <w:tcW w:w="1119" w:type="dxa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D1F21" w:rsidRPr="0088495D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13040,20</w:t>
            </w:r>
          </w:p>
        </w:tc>
        <w:tc>
          <w:tcPr>
            <w:tcW w:w="816" w:type="dxa"/>
            <w:vAlign w:val="center"/>
          </w:tcPr>
          <w:p w:rsidR="004D1F21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13040,20</w:t>
            </w:r>
          </w:p>
        </w:tc>
      </w:tr>
      <w:tr w:rsidR="00220387" w:rsidRPr="007F09D2" w:rsidTr="005730F5">
        <w:tc>
          <w:tcPr>
            <w:tcW w:w="725" w:type="dxa"/>
            <w:vMerge w:val="restart"/>
            <w:vAlign w:val="center"/>
          </w:tcPr>
          <w:p w:rsidR="00220387" w:rsidRPr="007F09D2" w:rsidRDefault="00220387" w:rsidP="00DB66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/к «Торпедо»</w:t>
            </w:r>
          </w:p>
        </w:tc>
        <w:tc>
          <w:tcPr>
            <w:tcW w:w="938" w:type="dxa"/>
            <w:vAlign w:val="center"/>
          </w:tcPr>
          <w:p w:rsidR="00220387" w:rsidRPr="007F09D2" w:rsidRDefault="00220387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спортивно-массовых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38" w:type="dxa"/>
            <w:vAlign w:val="center"/>
          </w:tcPr>
          <w:p w:rsidR="00220387" w:rsidRPr="007F09D2" w:rsidRDefault="00220387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220387" w:rsidRPr="007F09D2" w:rsidRDefault="00220387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220387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220387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220387" w:rsidRPr="007F09D2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89" w:type="dxa"/>
            <w:vAlign w:val="center"/>
          </w:tcPr>
          <w:p w:rsidR="00220387" w:rsidRPr="007F09D2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32" w:type="dxa"/>
            <w:vAlign w:val="center"/>
          </w:tcPr>
          <w:p w:rsidR="00220387" w:rsidRPr="004D1F21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220387" w:rsidRPr="004D1F21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220387" w:rsidRPr="004D1F21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center"/>
          </w:tcPr>
          <w:p w:rsidR="00220387" w:rsidRPr="007F09D2" w:rsidRDefault="00220387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220387" w:rsidRPr="007F09D2" w:rsidRDefault="00220387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1379" w:type="dxa"/>
            <w:vAlign w:val="center"/>
          </w:tcPr>
          <w:p w:rsidR="00220387" w:rsidRPr="007F09D2" w:rsidRDefault="00220387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971" w:type="dxa"/>
            <w:vAlign w:val="center"/>
          </w:tcPr>
          <w:p w:rsidR="00220387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2585000,00</w:t>
            </w:r>
          </w:p>
        </w:tc>
        <w:tc>
          <w:tcPr>
            <w:tcW w:w="1119" w:type="dxa"/>
            <w:vAlign w:val="center"/>
          </w:tcPr>
          <w:p w:rsidR="00220387" w:rsidRPr="007F09D2" w:rsidRDefault="00220387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20387" w:rsidRPr="0088495D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13040,20</w:t>
            </w:r>
          </w:p>
        </w:tc>
        <w:tc>
          <w:tcPr>
            <w:tcW w:w="816" w:type="dxa"/>
            <w:vAlign w:val="center"/>
          </w:tcPr>
          <w:p w:rsidR="00220387" w:rsidRPr="007F09D2" w:rsidRDefault="00220387" w:rsidP="0044597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13040,20</w:t>
            </w:r>
          </w:p>
        </w:tc>
      </w:tr>
      <w:tr w:rsidR="00C1033C" w:rsidRPr="007F09D2" w:rsidTr="0026700F">
        <w:trPr>
          <w:trHeight w:val="150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C1033C" w:rsidRPr="007F09D2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C1033C" w:rsidRPr="007F09D2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C1033C" w:rsidRPr="007F09D2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1033C" w:rsidRPr="007F09D2" w:rsidTr="0088495D">
        <w:trPr>
          <w:trHeight w:val="2062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88495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26700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692CF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692CF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692CF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Default="00220387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C1033C" w:rsidRDefault="00C103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C1033C" w:rsidRDefault="00C1033C" w:rsidP="0088495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C1033C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C1033C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1033C" w:rsidRPr="007F09D2" w:rsidTr="00C1033C">
        <w:trPr>
          <w:trHeight w:val="1910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C1033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C103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Default="00220387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C1033C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C1033C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1033C" w:rsidRPr="007F09D2" w:rsidTr="005730F5">
        <w:trPr>
          <w:trHeight w:val="301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C103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КТ-0000000004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C1033C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C1033C" w:rsidRDefault="00C1033C" w:rsidP="0022038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220387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0C3488">
      <w:pPr>
        <w:autoSpaceDE w:val="0"/>
        <w:autoSpaceDN w:val="0"/>
        <w:adjustRightInd w:val="0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042CC1" w:rsidRPr="001E7946" w:rsidRDefault="00042CC1" w:rsidP="000C3488">
      <w:pPr>
        <w:pStyle w:val="ConsPlusNormal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360" w:rsidRDefault="00BB0360">
      <w:r>
        <w:separator/>
      </w:r>
    </w:p>
  </w:endnote>
  <w:endnote w:type="continuationSeparator" w:id="0">
    <w:p w:rsidR="00BB0360" w:rsidRDefault="00BB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7517C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360" w:rsidRDefault="00BB0360">
      <w:r>
        <w:separator/>
      </w:r>
    </w:p>
  </w:footnote>
  <w:footnote w:type="continuationSeparator" w:id="0">
    <w:p w:rsidR="00BB0360" w:rsidRDefault="00BB03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7517C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7517C">
    <w:pPr>
      <w:pStyle w:val="a5"/>
      <w:jc w:val="right"/>
    </w:pPr>
    <w:fldSimple w:instr=" PAGE   \* MERGEFORMAT ">
      <w:r w:rsidR="000058D4">
        <w:rPr>
          <w:noProof/>
        </w:rPr>
        <w:t>5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8D4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492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488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387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57A8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7517C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1F21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2015"/>
    <w:rsid w:val="005446D7"/>
    <w:rsid w:val="00547DDD"/>
    <w:rsid w:val="00551289"/>
    <w:rsid w:val="00557155"/>
    <w:rsid w:val="0055715C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057F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8495D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34F6"/>
    <w:rsid w:val="00BB0360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033C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549B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8589D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37F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0B57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4E8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45363-E821-485B-A799-4BD140B5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101</TotalTime>
  <Pages>5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5503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11</cp:revision>
  <cp:lastPrinted>2025-02-07T06:18:00Z</cp:lastPrinted>
  <dcterms:created xsi:type="dcterms:W3CDTF">2025-04-18T04:37:00Z</dcterms:created>
  <dcterms:modified xsi:type="dcterms:W3CDTF">2026-05-07T02:11:00Z</dcterms:modified>
</cp:coreProperties>
</file>